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50" w:rsidRDefault="00544550" w:rsidP="0097766C">
      <w:pPr>
        <w:ind w:firstLine="540"/>
        <w:jc w:val="center"/>
        <w:rPr>
          <w:b/>
          <w:sz w:val="28"/>
          <w:szCs w:val="28"/>
          <w:lang w:val="kk-KZ"/>
        </w:rPr>
      </w:pPr>
      <w:bookmarkStart w:id="0" w:name="_GoBack"/>
      <w:r w:rsidRPr="00515B98">
        <w:rPr>
          <w:b/>
          <w:sz w:val="28"/>
          <w:szCs w:val="28"/>
          <w:lang w:val="kk-KZ"/>
        </w:rPr>
        <w:t xml:space="preserve">Тақырып </w:t>
      </w:r>
      <w:r>
        <w:rPr>
          <w:b/>
          <w:sz w:val="28"/>
          <w:szCs w:val="28"/>
          <w:lang w:val="kk-KZ"/>
        </w:rPr>
        <w:t>5</w:t>
      </w:r>
      <w:r w:rsidRPr="00515B98">
        <w:rPr>
          <w:b/>
          <w:sz w:val="28"/>
          <w:szCs w:val="28"/>
          <w:lang w:val="kk-KZ"/>
        </w:rPr>
        <w:t xml:space="preserve">. </w:t>
      </w:r>
      <w:r w:rsidRPr="0097766C">
        <w:rPr>
          <w:b/>
          <w:sz w:val="28"/>
          <w:szCs w:val="28"/>
          <w:lang w:val="kk-KZ"/>
        </w:rPr>
        <w:t>Экономика-математикалық талдау әдісі</w:t>
      </w:r>
    </w:p>
    <w:p w:rsidR="00544550" w:rsidRDefault="00544550" w:rsidP="0097766C">
      <w:pPr>
        <w:ind w:firstLine="540"/>
        <w:jc w:val="center"/>
        <w:rPr>
          <w:sz w:val="28"/>
          <w:szCs w:val="28"/>
          <w:lang w:val="kk-KZ"/>
        </w:rPr>
      </w:pPr>
    </w:p>
    <w:bookmarkEnd w:id="0"/>
    <w:p w:rsidR="00544550" w:rsidRPr="004765B1" w:rsidRDefault="00544550" w:rsidP="0097766C">
      <w:pPr>
        <w:jc w:val="both"/>
        <w:rPr>
          <w:sz w:val="28"/>
          <w:szCs w:val="28"/>
          <w:lang w:val="kk-KZ"/>
        </w:rPr>
      </w:pPr>
      <w:r w:rsidRPr="00515B98">
        <w:rPr>
          <w:b/>
          <w:sz w:val="28"/>
          <w:szCs w:val="28"/>
          <w:lang w:val="kk-KZ"/>
        </w:rPr>
        <w:t xml:space="preserve">Мақсаты: </w:t>
      </w:r>
      <w:r w:rsidRPr="004765B1">
        <w:rPr>
          <w:b/>
          <w:sz w:val="28"/>
          <w:szCs w:val="28"/>
          <w:lang w:val="kk-KZ"/>
        </w:rPr>
        <w:t xml:space="preserve">Мақсаты: </w:t>
      </w:r>
    </w:p>
    <w:p w:rsidR="00544550" w:rsidRPr="004765B1" w:rsidRDefault="00544550" w:rsidP="0097766C">
      <w:p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Талдаудың экономика – математикалық</w:t>
      </w:r>
      <w:r w:rsidRPr="004765B1">
        <w:rPr>
          <w:b/>
          <w:sz w:val="28"/>
          <w:szCs w:val="28"/>
          <w:lang w:val="kk-KZ"/>
        </w:rPr>
        <w:t xml:space="preserve"> </w:t>
      </w:r>
      <w:r w:rsidRPr="004765B1">
        <w:rPr>
          <w:sz w:val="28"/>
          <w:szCs w:val="28"/>
          <w:lang w:val="kk-KZ"/>
        </w:rPr>
        <w:t>тәсілдері. Резерттерді анықтау мен есептеу әдістемесін оқып – зерттеу.</w:t>
      </w:r>
    </w:p>
    <w:p w:rsidR="00544550" w:rsidRPr="00532495" w:rsidRDefault="00544550" w:rsidP="0097766C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544550" w:rsidRPr="004765B1" w:rsidRDefault="00544550" w:rsidP="0097766C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Ұйымның мобильді және иммобильд</w:t>
      </w:r>
      <w:r>
        <w:rPr>
          <w:sz w:val="28"/>
          <w:szCs w:val="28"/>
          <w:lang w:val="kk-KZ"/>
        </w:rPr>
        <w:t>і</w:t>
      </w:r>
      <w:r w:rsidRPr="004765B1">
        <w:rPr>
          <w:sz w:val="28"/>
          <w:szCs w:val="28"/>
          <w:lang w:val="kk-KZ"/>
        </w:rPr>
        <w:t xml:space="preserve"> қаражаттарын жіктеу.</w:t>
      </w:r>
    </w:p>
    <w:p w:rsidR="00544550" w:rsidRPr="004765B1" w:rsidRDefault="00544550" w:rsidP="0097766C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Иммобильді активтердің құрамы мен құрылымын талдау.</w:t>
      </w:r>
    </w:p>
    <w:p w:rsidR="00544550" w:rsidRPr="004765B1" w:rsidRDefault="00544550" w:rsidP="0097766C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Мобильді активтердің құрамын талдау.</w:t>
      </w:r>
    </w:p>
    <w:p w:rsidR="00544550" w:rsidRDefault="00544550" w:rsidP="003378C4">
      <w:pPr>
        <w:jc w:val="both"/>
        <w:rPr>
          <w:sz w:val="28"/>
          <w:szCs w:val="28"/>
          <w:lang w:val="kk-KZ"/>
        </w:rPr>
      </w:pPr>
    </w:p>
    <w:p w:rsidR="00544550" w:rsidRPr="000D62B4" w:rsidRDefault="00544550" w:rsidP="0097766C">
      <w:pPr>
        <w:ind w:firstLine="540"/>
        <w:jc w:val="both"/>
        <w:rPr>
          <w:b/>
          <w:sz w:val="28"/>
          <w:szCs w:val="28"/>
          <w:lang w:val="kk-KZ"/>
        </w:rPr>
      </w:pPr>
      <w:r w:rsidRPr="000D62B4"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544550" w:rsidRPr="000D62B4" w:rsidRDefault="00544550" w:rsidP="0097766C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544550" w:rsidRPr="000D62B4" w:rsidRDefault="00544550" w:rsidP="0097766C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544550" w:rsidRPr="000D62B4" w:rsidRDefault="00544550" w:rsidP="0097766C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544550" w:rsidRPr="000D62B4" w:rsidRDefault="00544550" w:rsidP="0097766C">
      <w:pPr>
        <w:pStyle w:val="BodyTextIndent"/>
        <w:rPr>
          <w:lang w:val="kk-KZ"/>
        </w:rPr>
      </w:pPr>
    </w:p>
    <w:p w:rsidR="00544550" w:rsidRDefault="00544550" w:rsidP="0097766C">
      <w:pPr>
        <w:rPr>
          <w:b/>
          <w:sz w:val="28"/>
          <w:szCs w:val="28"/>
          <w:lang w:val="kk-KZ"/>
        </w:rPr>
      </w:pPr>
      <w:r w:rsidRPr="0097766C">
        <w:rPr>
          <w:b/>
          <w:sz w:val="28"/>
          <w:szCs w:val="28"/>
          <w:lang w:val="kk-KZ"/>
        </w:rPr>
        <w:t>Бақылау сұрақтары:</w:t>
      </w:r>
    </w:p>
    <w:p w:rsidR="00544550" w:rsidRDefault="00544550" w:rsidP="0097766C">
      <w:pPr>
        <w:rPr>
          <w:b/>
          <w:sz w:val="28"/>
          <w:szCs w:val="28"/>
          <w:lang w:val="kk-KZ"/>
        </w:rPr>
      </w:pPr>
    </w:p>
    <w:p w:rsidR="00544550" w:rsidRPr="004765B1" w:rsidRDefault="00544550" w:rsidP="0097766C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Ұйымның мобильді және иммобильд</w:t>
      </w:r>
      <w:r>
        <w:rPr>
          <w:sz w:val="28"/>
          <w:szCs w:val="28"/>
          <w:lang w:val="kk-KZ"/>
        </w:rPr>
        <w:t>і</w:t>
      </w:r>
      <w:r w:rsidRPr="004765B1">
        <w:rPr>
          <w:sz w:val="28"/>
          <w:szCs w:val="28"/>
          <w:lang w:val="kk-KZ"/>
        </w:rPr>
        <w:t xml:space="preserve"> қаражаттарын жіктеу</w:t>
      </w:r>
      <w:r>
        <w:rPr>
          <w:sz w:val="28"/>
          <w:szCs w:val="28"/>
          <w:lang w:val="kk-KZ"/>
        </w:rPr>
        <w:t>дің мәні</w:t>
      </w:r>
      <w:r w:rsidRPr="004765B1">
        <w:rPr>
          <w:sz w:val="28"/>
          <w:szCs w:val="28"/>
          <w:lang w:val="kk-KZ"/>
        </w:rPr>
        <w:t>.</w:t>
      </w:r>
    </w:p>
    <w:p w:rsidR="00544550" w:rsidRPr="004765B1" w:rsidRDefault="00544550" w:rsidP="0097766C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Иммобильді активтердің құрамы мен құрылымын талдау</w:t>
      </w:r>
      <w:r>
        <w:rPr>
          <w:sz w:val="28"/>
          <w:szCs w:val="28"/>
          <w:lang w:val="kk-KZ"/>
        </w:rPr>
        <w:t xml:space="preserve"> тәсілдері қандай?</w:t>
      </w:r>
      <w:r w:rsidRPr="004765B1">
        <w:rPr>
          <w:sz w:val="28"/>
          <w:szCs w:val="28"/>
          <w:lang w:val="kk-KZ"/>
        </w:rPr>
        <w:t>.</w:t>
      </w:r>
    </w:p>
    <w:p w:rsidR="00544550" w:rsidRPr="004765B1" w:rsidRDefault="00544550" w:rsidP="0097766C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4765B1">
        <w:rPr>
          <w:sz w:val="28"/>
          <w:szCs w:val="28"/>
          <w:lang w:val="kk-KZ"/>
        </w:rPr>
        <w:t>Мобильді активтердің құрамын талдау</w:t>
      </w:r>
      <w:r>
        <w:rPr>
          <w:sz w:val="28"/>
          <w:szCs w:val="28"/>
          <w:lang w:val="kk-KZ"/>
        </w:rPr>
        <w:t xml:space="preserve"> қалай жүзеге асырылады?</w:t>
      </w:r>
      <w:r w:rsidRPr="004765B1">
        <w:rPr>
          <w:sz w:val="28"/>
          <w:szCs w:val="28"/>
          <w:lang w:val="kk-KZ"/>
        </w:rPr>
        <w:t>.</w:t>
      </w:r>
    </w:p>
    <w:p w:rsidR="00544550" w:rsidRPr="0097766C" w:rsidRDefault="00544550" w:rsidP="0097766C">
      <w:pPr>
        <w:rPr>
          <w:sz w:val="28"/>
          <w:szCs w:val="28"/>
          <w:lang w:val="kk-KZ"/>
        </w:rPr>
      </w:pPr>
    </w:p>
    <w:sectPr w:rsidR="00544550" w:rsidRPr="0097766C" w:rsidSect="00AA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E5578"/>
    <w:multiLevelType w:val="hybridMultilevel"/>
    <w:tmpl w:val="2AB4B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120901"/>
    <w:multiLevelType w:val="hybridMultilevel"/>
    <w:tmpl w:val="14C2C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9532F5"/>
    <w:multiLevelType w:val="hybridMultilevel"/>
    <w:tmpl w:val="3CAA9B5A"/>
    <w:lvl w:ilvl="0" w:tplc="66788B7A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395F27CB"/>
    <w:multiLevelType w:val="hybridMultilevel"/>
    <w:tmpl w:val="4D24D9FA"/>
    <w:lvl w:ilvl="0" w:tplc="FB766DE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CBD"/>
    <w:rsid w:val="000979E2"/>
    <w:rsid w:val="000D62B4"/>
    <w:rsid w:val="00111757"/>
    <w:rsid w:val="003378C4"/>
    <w:rsid w:val="004765B1"/>
    <w:rsid w:val="00515B98"/>
    <w:rsid w:val="00532495"/>
    <w:rsid w:val="00544550"/>
    <w:rsid w:val="008E4CBD"/>
    <w:rsid w:val="0097766C"/>
    <w:rsid w:val="00AA16A0"/>
    <w:rsid w:val="00AE498D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8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979E2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979E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170</Words>
  <Characters>974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2013-10-21T05:17:00Z</dcterms:created>
  <dcterms:modified xsi:type="dcterms:W3CDTF">2015-09-23T07:47:00Z</dcterms:modified>
</cp:coreProperties>
</file>